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13CC2" w14:textId="77777777" w:rsidR="00825C92" w:rsidRDefault="00825C92" w:rsidP="00825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JAKSON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4C249AB8" w14:textId="77777777" w:rsidR="00825C92" w:rsidRDefault="00825C92" w:rsidP="00825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3350602F" w14:textId="77777777" w:rsidR="00825C92" w:rsidRDefault="00825C92" w:rsidP="00825C92">
      <w:pPr>
        <w:pStyle w:val="NoSpacing"/>
        <w:rPr>
          <w:rFonts w:cs="Times New Roman"/>
          <w:szCs w:val="24"/>
        </w:rPr>
      </w:pPr>
    </w:p>
    <w:p w14:paraId="2D86AEA9" w14:textId="77777777" w:rsidR="00825C92" w:rsidRDefault="00825C92" w:rsidP="00825C92">
      <w:pPr>
        <w:pStyle w:val="NoSpacing"/>
        <w:rPr>
          <w:rFonts w:cs="Times New Roman"/>
          <w:szCs w:val="24"/>
        </w:rPr>
      </w:pPr>
    </w:p>
    <w:p w14:paraId="22E75D17" w14:textId="77777777" w:rsidR="00825C92" w:rsidRDefault="00825C92" w:rsidP="00825C92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20EB1113" w14:textId="77777777" w:rsidR="00825C92" w:rsidRDefault="00825C92" w:rsidP="00825C9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4FAD7F2" w14:textId="77777777" w:rsidR="00825C92" w:rsidRDefault="00825C92" w:rsidP="00825C9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63B5B25" w14:textId="77777777" w:rsidR="00825C92" w:rsidRDefault="00825C92" w:rsidP="00825C92">
      <w:pPr>
        <w:pStyle w:val="NoSpacing"/>
        <w:rPr>
          <w:rFonts w:cs="Times New Roman"/>
          <w:szCs w:val="24"/>
        </w:rPr>
      </w:pPr>
    </w:p>
    <w:p w14:paraId="3E247A93" w14:textId="77777777" w:rsidR="00825C92" w:rsidRDefault="00825C92" w:rsidP="00825C92">
      <w:pPr>
        <w:pStyle w:val="NoSpacing"/>
        <w:rPr>
          <w:rFonts w:cs="Times New Roman"/>
          <w:szCs w:val="24"/>
        </w:rPr>
      </w:pPr>
    </w:p>
    <w:p w14:paraId="187F34F8" w14:textId="77777777" w:rsidR="00825C92" w:rsidRDefault="00825C92" w:rsidP="00825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2022</w:t>
      </w:r>
    </w:p>
    <w:p w14:paraId="5081D0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9311C" w14:textId="77777777" w:rsidR="00825C92" w:rsidRDefault="00825C92" w:rsidP="009139A6">
      <w:r>
        <w:separator/>
      </w:r>
    </w:p>
  </w:endnote>
  <w:endnote w:type="continuationSeparator" w:id="0">
    <w:p w14:paraId="25DA56EB" w14:textId="77777777" w:rsidR="00825C92" w:rsidRDefault="00825C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C3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FA5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BEB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6666D" w14:textId="77777777" w:rsidR="00825C92" w:rsidRDefault="00825C92" w:rsidP="009139A6">
      <w:r>
        <w:separator/>
      </w:r>
    </w:p>
  </w:footnote>
  <w:footnote w:type="continuationSeparator" w:id="0">
    <w:p w14:paraId="5065BF1B" w14:textId="77777777" w:rsidR="00825C92" w:rsidRDefault="00825C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B5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D0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B6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C92"/>
    <w:rsid w:val="000666E0"/>
    <w:rsid w:val="002510B7"/>
    <w:rsid w:val="005C130B"/>
    <w:rsid w:val="00825C9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2F5F8"/>
  <w15:chartTrackingRefBased/>
  <w15:docId w15:val="{F1F01EDD-5325-42A6-B5D6-B3DB46F4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2022-12-23T12:40:00Z</dcterms:created>
  <dcterms:modified xsi:type="dcterms:W3CDTF">2022-12-23T12:41:00Z</dcterms:modified>
</cp:coreProperties>
</file>